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124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OMBRESLEY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124A3" w:rsidRDefault="00D124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24A3" w:rsidRDefault="00D124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24A3" w:rsidRDefault="00D124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D124A3" w:rsidRDefault="00D124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into lands held by the late Thomas de Crewe(q.v.).</w:t>
      </w:r>
    </w:p>
    <w:p w:rsidR="00D124A3" w:rsidRDefault="00D124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="008E6415" w:rsidRPr="00F1713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="008E6415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="008E641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="008E6415">
        <w:rPr>
          <w:rFonts w:ascii="Times New Roman" w:hAnsi="Times New Roman" w:cs="Times New Roman"/>
          <w:sz w:val="24"/>
          <w:szCs w:val="24"/>
        </w:rPr>
        <w:t xml:space="preserve"> 21-82)</w:t>
      </w:r>
    </w:p>
    <w:p w:rsidR="008E6415" w:rsidRDefault="008E64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415" w:rsidRDefault="008E64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415" w:rsidRPr="00D124A3" w:rsidRDefault="008E64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2015</w:t>
      </w:r>
      <w:bookmarkStart w:id="0" w:name="_GoBack"/>
      <w:bookmarkEnd w:id="0"/>
    </w:p>
    <w:sectPr w:rsidR="008E6415" w:rsidRPr="00D124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4A3" w:rsidRDefault="00D124A3" w:rsidP="00564E3C">
      <w:pPr>
        <w:spacing w:after="0" w:line="240" w:lineRule="auto"/>
      </w:pPr>
      <w:r>
        <w:separator/>
      </w:r>
    </w:p>
  </w:endnote>
  <w:endnote w:type="continuationSeparator" w:id="0">
    <w:p w:rsidR="00D124A3" w:rsidRDefault="00D124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124A3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4A3" w:rsidRDefault="00D124A3" w:rsidP="00564E3C">
      <w:pPr>
        <w:spacing w:after="0" w:line="240" w:lineRule="auto"/>
      </w:pPr>
      <w:r>
        <w:separator/>
      </w:r>
    </w:p>
  </w:footnote>
  <w:footnote w:type="continuationSeparator" w:id="0">
    <w:p w:rsidR="00D124A3" w:rsidRDefault="00D124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A3"/>
    <w:rsid w:val="00372DC6"/>
    <w:rsid w:val="00564E3C"/>
    <w:rsid w:val="0064591D"/>
    <w:rsid w:val="008E6415"/>
    <w:rsid w:val="00D124A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3FB9D"/>
  <w15:chartTrackingRefBased/>
  <w15:docId w15:val="{A9472939-5D21-4BCD-A226-EF313EEF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E64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16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2015-11-01T20:28:00Z</dcterms:created>
  <dcterms:modified xsi:type="dcterms:W3CDTF">2015-11-01T20:44:00Z</dcterms:modified>
</cp:coreProperties>
</file>